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54A8" w:rsidRDefault="008A54A8" w:rsidP="008A54A8"/>
    <w:p w:rsidR="005A49D1" w:rsidRPr="00CE3355" w:rsidRDefault="005A49D1" w:rsidP="008A54A8">
      <w:pPr>
        <w:pStyle w:val="Heading1"/>
      </w:pPr>
      <w:r>
        <w:t xml:space="preserve">Objectives</w:t>
      </w:r>
    </w:p>
    <w:p w:rsidR="005A49D1" w:rsidRDefault="00CF34CB" w:rsidP="00B72DC5">
      <w:r>
        <w:t xml:space="preserve">Record the lessons learned so as to improve the processes and prevent the errors and problems found here from repeating in future projects.</w:t>
      </w:r>
      <w:r w:rsidR="005A49D1" w:rsidRPr="00050610">
        <w:t xml:space="preserve"/>
      </w:r>
      <w:hyperlink r:id="rId8" w:history="1">
        <w:r w:rsidR="00211FEE" w:rsidRPr="00211FEE">
          <w:rPr>
            <w:rStyle w:val="Hyperlink"/>
          </w:rPr>
          <w:t/>
        </w:r>
      </w:hyperlink>
      <w:r w:rsidR="005A49D1" w:rsidRPr="00050610">
        <w:t xml:space="preserve"/>
      </w:r>
      <w:r w:rsidR="0015138F">
        <w:t xml:space="preserve"/>
      </w:r>
      <w:r w:rsidR="005A49D1">
        <w:t/>
      </w:r>
      <w:r w:rsidR="0015138F">
        <w:t/>
      </w:r>
      <w:r>
        <w:t xml:space="preserve"/>
      </w:r>
      <w:r w:rsidR="005A49D1">
        <w:t/>
      </w:r>
      <w:r w:rsidR="0015138F">
        <w:t xml:space="preserve"/>
      </w:r>
      <w:r w:rsidR="00B72DC5">
        <w:t xml:space="preserve"/>
      </w:r>
      <w:r w:rsidR="00B72DC5" w:rsidRPr="00050610">
        <w:t/>
      </w:r>
    </w:p>
    <w:p w:rsidR="00B72DC5" w:rsidRDefault="00B72DC5" w:rsidP="00B72DC5"/>
    <w:p w:rsidR="0010788E" w:rsidRDefault="0010788E" w:rsidP="0010788E">
      <w:pPr>
        <w:pStyle w:val="Heading1"/>
      </w:pPr>
      <w:bookmarkStart w:id="0" w:name="_Toc111611371"/>
      <w:r>
        <w:t xml:space="preserve">Planned vs Actual</w:t>
      </w:r>
      <w:bookmarkEnd w:id="0"/>
    </w:p>
    <w:p w:rsidR="00C87016" w:rsidRPr="00C87016" w:rsidRDefault="00C87016" w:rsidP="00FA5D4C">
      <w:pPr>
        <w:pStyle w:val="Comments"/>
      </w:pPr>
      <w:r w:rsidRPr="00C87016">
        <w:t xml:space="preserve">[Answer the questions and comment on the most relevant points]</w:t>
      </w:r>
      <w:r>
        <w:t/>
      </w:r>
      <w:r w:rsidRPr="00C87016">
        <w:t/>
      </w:r>
    </w:p>
    <w:p w:rsidR="00C87016" w:rsidRDefault="00C87016" w:rsidP="003870A1">
      <w:pPr>
        <w:pStyle w:val="Heading2"/>
      </w:pPr>
      <w:r>
        <w:t xml:space="preserve">Were the objectives achieved?</w:t>
      </w:r>
    </w:p>
    <w:p w:rsidR="00CF34CB" w:rsidRDefault="00CF34CB" w:rsidP="00CF34CB"/>
    <w:p w:rsidR="003870A1" w:rsidRDefault="00CF34CB" w:rsidP="003870A1">
      <w:pPr>
        <w:pStyle w:val="Heading2"/>
      </w:pPr>
      <w:r>
        <w:t xml:space="preserve">Was the project delivered on time?</w:t>
      </w:r>
      <w:r w:rsidR="00C87016">
        <w:t/>
      </w:r>
    </w:p>
    <w:p w:rsidR="00CF34CB" w:rsidRDefault="00CF34CB" w:rsidP="00CF34CB"/>
    <w:p w:rsidR="00CF34CB" w:rsidRDefault="00FB436E" w:rsidP="003870A1">
      <w:pPr>
        <w:pStyle w:val="Heading2"/>
      </w:pPr>
      <w:r>
        <w:t xml:space="preserve">On budget? </w:t>
      </w:r>
      <w:r w:rsidR="00C87016">
        <w:t xml:space="preserve"/>
      </w:r>
      <w:r w:rsidR="00CF34CB" w:rsidRPr="00CF34CB">
        <w:t xml:space="preserve"/>
      </w:r>
    </w:p>
    <w:p w:rsidR="00CF34CB" w:rsidRDefault="00CF34CB" w:rsidP="00CF34CB"/>
    <w:p w:rsidR="00CF34CB" w:rsidRDefault="00CF34CB" w:rsidP="003870A1">
      <w:pPr>
        <w:pStyle w:val="Heading2"/>
      </w:pPr>
      <w:r>
        <w:t xml:space="preserve">Did it meet the scope? </w:t>
      </w:r>
      <w:r w:rsidR="00C87016">
        <w:t/>
      </w:r>
      <w:r w:rsidRPr="00CF34CB">
        <w:t xml:space="preserve"/>
      </w:r>
    </w:p>
    <w:p w:rsidR="00C87016" w:rsidRDefault="00C87016" w:rsidP="00C87016"/>
    <w:p w:rsidR="0010788E" w:rsidRDefault="00E37189" w:rsidP="00C87016">
      <w:pPr>
        <w:pStyle w:val="Heading1"/>
      </w:pPr>
      <w:bookmarkStart w:id="1" w:name="_Toc111611372"/>
      <w:r>
        <w:t xml:space="preserve">The Project</w:t>
      </w:r>
      <w:r w:rsidR="0010788E" w:rsidRPr="009B0C67">
        <w:t/>
      </w:r>
      <w:bookmarkEnd w:id="1"/>
      <w:r>
        <w:t/>
      </w:r>
    </w:p>
    <w:p w:rsidR="00CF34CB" w:rsidRPr="00C87016" w:rsidRDefault="00CF34CB" w:rsidP="00FA5D4C">
      <w:pPr>
        <w:pStyle w:val="Comments"/>
      </w:pPr>
      <w:r w:rsidRPr="00C87016">
        <w:t xml:space="preserve">[Comment on the most relevant points to improve or adopt in future projects]</w:t>
      </w:r>
      <w:r>
        <w:t/>
      </w:r>
      <w:r w:rsidR="00FB436E">
        <w:t xml:space="preserve"/>
      </w:r>
      <w:r w:rsidRPr="00C87016">
        <w:t/>
      </w:r>
    </w:p>
    <w:p w:rsidR="00C87016" w:rsidRDefault="00C87016" w:rsidP="00C87016"/>
    <w:p w:rsidR="00CF34CB" w:rsidRDefault="00CF34CB" w:rsidP="003870A1">
      <w:pPr>
        <w:pStyle w:val="Heading2"/>
      </w:pPr>
      <w:r w:rsidRPr="00717A3C">
        <w:t xml:space="preserve">Strengths</w:t>
      </w:r>
    </w:p>
    <w:p w:rsidR="00CF34CB" w:rsidRDefault="00CF34CB" w:rsidP="00C87016"/>
    <w:p w:rsidR="00CF34CB" w:rsidRDefault="00CF34CB" w:rsidP="003870A1">
      <w:pPr>
        <w:pStyle w:val="Heading2"/>
      </w:pPr>
      <w:r w:rsidRPr="004F4B87">
        <w:t xml:space="preserve">Weaknesses</w:t>
      </w:r>
    </w:p>
    <w:p w:rsidR="0010788E" w:rsidRPr="004F4B87" w:rsidRDefault="0010788E" w:rsidP="0010788E"/>
    <w:p w:rsidR="005A49D1" w:rsidRPr="00717A3C" w:rsidRDefault="005A49D1" w:rsidP="005A49D1">
      <w:pPr>
        <w:pStyle w:val="Heading1"/>
      </w:pPr>
      <w:bookmarkStart w:id="2" w:name="_Toc111611375"/>
      <w:r w:rsidRPr="00717A3C">
        <w:t xml:space="preserve">Project Issues</w:t>
      </w:r>
      <w:bookmarkEnd w:id="2"/>
    </w:p>
    <w:p w:rsidR="005A49D1" w:rsidRDefault="005A49D1" w:rsidP="00FA5D4C">
      <w:pPr>
        <w:pStyle w:val="Comments"/>
      </w:pPr>
      <w:r>
        <w:t xml:space="preserve">[Identify the most relevant issues based on the project's Issue Log. Learn more in Issue Log]</w:t>
      </w:r>
      <w:r w:rsidR="0015138F">
        <w:t/>
      </w:r>
      <w:r>
        <w:t xml:space="preserve"/>
      </w:r>
      <w:r w:rsidR="0015138F">
        <w:t xml:space="preserve"/>
      </w:r>
      <w:r w:rsidR="00FB436E">
        <w:t/>
      </w:r>
      <w:r w:rsidR="0015138F">
        <w:t xml:space="preserve"/>
      </w:r>
      <w:r w:rsidR="00211FEE">
        <w:t xml:space="preserve"/>
      </w:r>
      <w:hyperlink r:id="rId9" w:tooltip="Registro das questões" w:history="1">
        <w:r w:rsidR="00211FEE" w:rsidRPr="00211FEE">
          <w:rPr>
            <w:rStyle w:val="Hyperlink"/>
          </w:rPr>
          <w:t/>
        </w:r>
      </w:hyperlink>
      <w:r>
        <w:t/>
      </w:r>
    </w:p>
    <w:p w:rsidR="005A49D1" w:rsidRDefault="005A49D1" w:rsidP="005A49D1"/>
    <w:p w:rsidR="003511E8" w:rsidRDefault="003511E8" w:rsidP="003511E8">
      <w:pPr>
        <w:pStyle w:val="Heading1"/>
      </w:pPr>
      <w:r>
        <w:t xml:space="preserve">Recommendations to adopt in future projects</w:t>
      </w:r>
    </w:p>
    <w:p w:rsidR="003511E8" w:rsidRDefault="003511E8" w:rsidP="00FA5D4C">
      <w:pPr>
        <w:pStyle w:val="Comments"/>
      </w:pPr>
      <w:r>
        <w:t xml:space="preserve">[List the most relevant recommendations and lessons learned]</w:t>
      </w:r>
      <w:r>
        <w:rPr>
          <w:szCs w:val="16"/>
        </w:rPr>
        <w:t/>
      </w:r>
      <w:r w:rsidRPr="00717A3C">
        <w:rPr>
          <w:szCs w:val="16"/>
        </w:rPr>
        <w:t xml:space="preserve"/>
      </w:r>
      <w:r>
        <w:rPr>
          <w:szCs w:val="16"/>
        </w:rPr>
        <w:t/>
      </w:r>
      <w:r w:rsidRPr="00717A3C">
        <w:rPr>
          <w:szCs w:val="16"/>
        </w:rPr>
        <w:t xml:space="preserve"/>
      </w:r>
      <w:r>
        <w:rPr>
          <w:szCs w:val="16"/>
        </w:rPr>
        <w:t/>
      </w:r>
      <w:r>
        <w:t/>
      </w:r>
    </w:p>
    <w:p w:rsidR="003511E8" w:rsidRPr="00AA3C95" w:rsidRDefault="003511E8" w:rsidP="005A49D1"/>
    <w:p w:rsidR="005A49D1" w:rsidRDefault="005A49D1" w:rsidP="005A49D1"/>
    <w:p w:rsidR="00E37189" w:rsidRDefault="00E37189" w:rsidP="00E37189">
      <w:pPr>
        <w:pStyle w:val="Heading1"/>
      </w:pPr>
      <w:r w:rsidRPr="00F8498F">
        <w:t xml:space="preserve">Open Issues</w:t>
      </w:r>
    </w:p>
    <w:p w:rsidR="00E37189" w:rsidRDefault="00E37189" w:rsidP="00E37189">
      <w:pPr>
        <w:pStyle w:val="Comments"/>
      </w:pPr>
      <w:r>
        <w:t xml:space="preserve">[Use this if any issue is still open regarding the project's deliverables (e.g. requirements not delivered). ]</w:t>
      </w:r>
    </w:p>
    <w:p w:rsidR="008843C9" w:rsidRDefault="008843C9" w:rsidP="003D377B"/>
    <w:p w:rsidR="00E37189" w:rsidRDefault="00E37189" w:rsidP="00E37189">
      <w:pPr>
        <w:pStyle w:val="Heading1"/>
      </w:pPr>
      <w:r>
        <w:t xml:space="preserve">Supplier performance</w:t>
      </w:r>
    </w:p>
    <w:p w:rsidR="00E37189" w:rsidRDefault="00E37189" w:rsidP="00E37189">
      <w:pPr>
        <w:pStyle w:val="Comments"/>
      </w:pPr>
      <w:r>
        <w:t xml:space="preserve">[Use this if you do not have a separate supplier evaluation process. ]</w:t>
      </w:r>
    </w:p>
    <w:p w:rsidR="00E37189" w:rsidRPr="00E37189" w:rsidRDefault="00E37189" w:rsidP="00E37189"/>
    <w:p w:rsidR="00E37189" w:rsidRDefault="00E37189" w:rsidP="00E37189">
      <w:pPr>
        <w:pStyle w:val="Heading2"/>
      </w:pPr>
      <w:r>
        <w:t xml:space="preserve">Suppliers who performed above expectations</w:t>
      </w:r>
    </w:p>
    <w:p w:rsidR="00E37189" w:rsidRDefault="00E37189" w:rsidP="00E37189">
      <w:pPr>
        <w:pStyle w:val="Comments"/>
      </w:pPr>
      <w:r>
        <w:t xml:space="preserve">[Suppliers you would certainly invite to a future project. ]</w:t>
      </w:r>
    </w:p>
    <w:p w:rsidR="00E37189" w:rsidRDefault="00E37189" w:rsidP="00E37189"/>
    <w:p w:rsidR="00E37189" w:rsidRDefault="00E37189" w:rsidP="00E37189">
      <w:pPr>
        <w:pStyle w:val="Heading2"/>
      </w:pPr>
      <w:r>
        <w:lastRenderedPageBreak/>
        <w:t xml:space="preserve">Suppliers who performed as expected</w:t>
      </w:r>
    </w:p>
    <w:p w:rsidR="00E37189" w:rsidRDefault="00E37189" w:rsidP="00E37189">
      <w:pPr>
        <w:pStyle w:val="Comments"/>
      </w:pPr>
      <w:r>
        <w:t xml:space="preserve">[Suppliers you would probably invite to a future project. ]</w:t>
      </w:r>
    </w:p>
    <w:p w:rsidR="00E37189" w:rsidRDefault="00E37189" w:rsidP="00E37189"/>
    <w:p w:rsidR="00E37189" w:rsidRDefault="00E37189" w:rsidP="00E37189">
      <w:pPr>
        <w:pStyle w:val="Heading2"/>
      </w:pPr>
      <w:r>
        <w:t xml:space="preserve">Suppliers who performed below expectations</w:t>
      </w:r>
    </w:p>
    <w:p w:rsidR="00E37189" w:rsidRDefault="00E37189" w:rsidP="00E37189">
      <w:pPr>
        <w:pStyle w:val="Comments"/>
      </w:pPr>
      <w:r>
        <w:t xml:space="preserve">[Suppliers you would not invite to a future project. ]</w:t>
      </w:r>
    </w:p>
    <w:p w:rsidR="00E37189" w:rsidRDefault="00E37189" w:rsidP="00E37189"/>
    <w:p w:rsidR="00E37189" w:rsidRDefault="00E37189" w:rsidP="003D377B"/>
    <w:p w:rsidR="00837655" w:rsidRDefault="00837655" w:rsidP="00837655">
      <w:pPr>
        <w:pStyle w:val="Heading2"/>
      </w:pPr>
      <w:r>
        <w:t xml:space="preserve">Suppliers who underestimated resources</w:t>
      </w:r>
    </w:p>
    <w:p w:rsidR="00837655" w:rsidRDefault="00837655" w:rsidP="00837655">
      <w:pPr>
        <w:pStyle w:val="Comments"/>
      </w:pPr>
      <w:r>
        <w:t xml:space="preserve">[Suppliers who ran short of resources during the project. ]</w:t>
      </w:r>
    </w:p>
    <w:p w:rsidR="00837655" w:rsidRDefault="00837655" w:rsidP="003D377B"/>
    <w:p w:rsidR="00837655" w:rsidRDefault="00837655" w:rsidP="00837655">
      <w:pPr>
        <w:pStyle w:val="Heading2"/>
      </w:pPr>
      <w:r>
        <w:t xml:space="preserve">Suppliers who overestimated resources</w:t>
      </w:r>
    </w:p>
    <w:p w:rsidR="00837655" w:rsidRDefault="00837655" w:rsidP="00837655">
      <w:pPr>
        <w:pStyle w:val="Comments"/>
      </w:pPr>
      <w:r>
        <w:t xml:space="preserve">[Suppliers who ran short of resources during the project. ]</w:t>
      </w:r>
    </w:p>
    <w:p w:rsidR="00837655" w:rsidRDefault="00837655" w:rsidP="00837655"/>
    <w:p w:rsidR="00837655" w:rsidRDefault="00837655" w:rsidP="00837655"/>
    <w:p w:rsidR="00E37189" w:rsidRDefault="00E37189" w:rsidP="003D377B"/>
    <w:tbl>
      <w:tblPr>
        <w:tblW w:w="8675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438"/>
        <w:gridCol w:w="4678"/>
        <w:gridCol w:w="1559"/>
      </w:tblGrid>
      <w:tr w:rsidR="008843C9" w:rsidRPr="00C52528" w:rsidTr="00842903">
        <w:trPr>
          <w:trHeight w:val="377"/>
        </w:trPr>
        <w:tc>
          <w:tcPr>
            <w:tcW w:w="8675" w:type="dxa"/>
            <w:gridSpan w:val="3"/>
            <w:shd w:val="clear" w:color="auto" w:fill="DBE5F1" w:themeFill="accent1" w:themeFillTint="33"/>
            <w:vAlign w:val="center"/>
          </w:tcPr>
          <w:p w:rsidR="008843C9" w:rsidRPr="00C52528" w:rsidRDefault="008843C9" w:rsidP="006756B3">
            <w:pPr>
              <w:jc w:val="center"/>
              <w:rPr>
                <w:b/>
              </w:rPr>
            </w:pPr>
            <w:r>
              <w:rPr>
                <w:b/>
              </w:rPr>
              <w:t xml:space="preserve">Approvals</w:t>
            </w:r>
          </w:p>
        </w:tc>
      </w:tr>
      <w:tr w:rsidR="008843C9" w:rsidRPr="00C52528" w:rsidTr="00842903">
        <w:trPr>
          <w:trHeight w:val="283"/>
        </w:trPr>
        <w:tc>
          <w:tcPr>
            <w:tcW w:w="2438" w:type="dxa"/>
            <w:shd w:val="clear" w:color="auto" w:fill="DBE5F1" w:themeFill="accent1" w:themeFillTint="33"/>
            <w:vAlign w:val="center"/>
          </w:tcPr>
          <w:p w:rsidR="008843C9" w:rsidRPr="00C52528" w:rsidRDefault="008843C9" w:rsidP="006756B3">
            <w:pPr>
              <w:jc w:val="center"/>
              <w:rPr>
                <w:b/>
              </w:rPr>
            </w:pPr>
            <w:r>
              <w:rPr>
                <w:b/>
              </w:rPr>
              <w:t xml:space="preserve">Participant</w:t>
            </w:r>
          </w:p>
        </w:tc>
        <w:tc>
          <w:tcPr>
            <w:tcW w:w="4678" w:type="dxa"/>
            <w:shd w:val="clear" w:color="auto" w:fill="DBE5F1" w:themeFill="accent1" w:themeFillTint="33"/>
            <w:vAlign w:val="center"/>
          </w:tcPr>
          <w:p w:rsidR="008843C9" w:rsidRPr="00C52528" w:rsidRDefault="008843C9" w:rsidP="006756B3">
            <w:pPr>
              <w:jc w:val="center"/>
              <w:rPr>
                <w:b/>
              </w:rPr>
            </w:pPr>
            <w:r>
              <w:rPr>
                <w:b/>
              </w:rPr>
              <w:t xml:space="preserve">Signature</w:t>
            </w:r>
          </w:p>
        </w:tc>
        <w:tc>
          <w:tcPr>
            <w:tcW w:w="1559" w:type="dxa"/>
            <w:shd w:val="clear" w:color="auto" w:fill="DBE5F1" w:themeFill="accent1" w:themeFillTint="33"/>
            <w:vAlign w:val="center"/>
          </w:tcPr>
          <w:p w:rsidR="008843C9" w:rsidRPr="00C52528" w:rsidRDefault="008843C9" w:rsidP="006756B3">
            <w:pPr>
              <w:jc w:val="center"/>
              <w:rPr>
                <w:b/>
              </w:rPr>
            </w:pPr>
            <w:r>
              <w:rPr>
                <w:b/>
              </w:rPr>
              <w:t xml:space="preserve">Date</w:t>
            </w:r>
          </w:p>
        </w:tc>
      </w:tr>
      <w:tr w:rsidR="008843C9" w:rsidRPr="00C52528" w:rsidTr="00842903">
        <w:trPr>
          <w:trHeight w:val="340"/>
        </w:trPr>
        <w:tc>
          <w:tcPr>
            <w:tcW w:w="2438" w:type="dxa"/>
            <w:vAlign w:val="center"/>
          </w:tcPr>
          <w:p w:rsidR="008843C9" w:rsidRPr="00CE3355" w:rsidRDefault="008843C9" w:rsidP="006756B3">
            <w:pPr>
              <w:pStyle w:val="Tabela"/>
            </w:pPr>
            <w:r w:rsidRPr="00CE3355">
              <w:t xml:space="preserve">Project Sponsor</w:t>
            </w:r>
          </w:p>
        </w:tc>
        <w:tc>
          <w:tcPr>
            <w:tcW w:w="4678" w:type="dxa"/>
            <w:vAlign w:val="center"/>
          </w:tcPr>
          <w:p w:rsidR="008843C9" w:rsidRPr="00C52528" w:rsidRDefault="008843C9" w:rsidP="006756B3"/>
        </w:tc>
        <w:tc>
          <w:tcPr>
            <w:tcW w:w="1559" w:type="dxa"/>
            <w:vAlign w:val="center"/>
          </w:tcPr>
          <w:p w:rsidR="008843C9" w:rsidRPr="00C52528" w:rsidRDefault="008843C9" w:rsidP="006756B3"/>
        </w:tc>
      </w:tr>
      <w:tr w:rsidR="008843C9" w:rsidRPr="00C52528" w:rsidTr="00842903">
        <w:trPr>
          <w:trHeight w:val="340"/>
        </w:trPr>
        <w:tc>
          <w:tcPr>
            <w:tcW w:w="2438" w:type="dxa"/>
            <w:vAlign w:val="center"/>
          </w:tcPr>
          <w:p w:rsidR="008843C9" w:rsidRPr="00CE3355" w:rsidRDefault="008843C9" w:rsidP="006756B3">
            <w:pPr>
              <w:pStyle w:val="Tabela"/>
            </w:pPr>
            <w:r>
              <w:t xml:space="preserve">Project Manager</w:t>
            </w:r>
          </w:p>
        </w:tc>
        <w:tc>
          <w:tcPr>
            <w:tcW w:w="4678" w:type="dxa"/>
            <w:vAlign w:val="center"/>
          </w:tcPr>
          <w:p w:rsidR="008843C9" w:rsidRPr="00C52528" w:rsidRDefault="008843C9" w:rsidP="006756B3"/>
        </w:tc>
        <w:tc>
          <w:tcPr>
            <w:tcW w:w="1559" w:type="dxa"/>
            <w:vAlign w:val="center"/>
          </w:tcPr>
          <w:p w:rsidR="008843C9" w:rsidRPr="00C52528" w:rsidRDefault="008843C9" w:rsidP="006756B3"/>
        </w:tc>
      </w:tr>
    </w:tbl>
    <w:p w:rsidR="008843C9" w:rsidRDefault="008843C9" w:rsidP="008843C9"/>
    <w:p w:rsidR="008843C9" w:rsidRDefault="008843C9" w:rsidP="003D377B"/>
    <w:sectPr w:rsidR="008843C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0E07" w:rsidRDefault="003D0E07" w:rsidP="005E1593">
      <w:r>
        <w:separator/>
      </w:r>
    </w:p>
  </w:endnote>
  <w:endnote w:type="continuationSeparator" w:id="0">
    <w:p w:rsidR="003D0E07" w:rsidRDefault="003D0E07" w:rsidP="005E1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260C" w:rsidRDefault="00EA260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804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2739"/>
      <w:gridCol w:w="5302"/>
    </w:tblGrid>
    <w:tr w:rsidR="006419CA" w:rsidRPr="006419CA" w:rsidTr="003A5D51">
      <w:trPr>
        <w:jc w:val="center"/>
      </w:trPr>
      <w:tc>
        <w:tcPr>
          <w:tcW w:w="2739" w:type="dxa"/>
          <w:vAlign w:val="center"/>
        </w:tcPr>
        <w:p w:rsidR="006419CA" w:rsidRPr="006419CA" w:rsidRDefault="006419CA" w:rsidP="00023B5E">
          <w:pPr>
            <w:pStyle w:val="Footer"/>
            <w:spacing w:before="120" w:after="120"/>
            <w:rPr>
              <w:color w:val="244061" w:themeColor="accent1" w:themeShade="80"/>
            </w:rPr>
          </w:pPr>
          <w:r w:rsidRPr="006419CA">
            <w:rPr>
              <w:color w:val="244061" w:themeColor="accent1" w:themeShade="80"/>
            </w:rPr>
            <w:fldChar w:fldCharType="begin"/>
          </w:r>
          <w:r w:rsidRPr="006419CA">
            <w:rPr>
              <w:color w:val="244061" w:themeColor="accent1" w:themeShade="80"/>
            </w:rPr>
            <w:instrText xml:space="preserve"> FILENAME </w:instrText>
          </w:r>
          <w:r w:rsidRPr="006419CA">
            <w:rPr>
              <w:color w:val="244061" w:themeColor="accent1" w:themeShade="80"/>
            </w:rPr>
            <w:fldChar w:fldCharType="separate"/>
          </w:r>
          <w:r w:rsidR="003870A1">
            <w:rPr>
              <w:noProof/>
              <w:color w:val="244061" w:themeColor="accent1" w:themeShade="80"/>
            </w:rPr>
            <w:t xml:space="preserve">Lessons Learned.docx</w:t>
          </w:r>
          <w:r w:rsidRPr="006419CA">
            <w:rPr>
              <w:color w:val="244061" w:themeColor="accent1" w:themeShade="80"/>
            </w:rPr>
            <w:fldChar w:fldCharType="end"/>
          </w:r>
        </w:p>
      </w:tc>
      <w:tc>
        <w:tcPr>
          <w:tcW w:w="5302" w:type="dxa"/>
          <w:vAlign w:val="center"/>
        </w:tcPr>
        <w:p w:rsidR="006419CA" w:rsidRPr="006419CA" w:rsidRDefault="006419CA" w:rsidP="00023B5E">
          <w:pPr>
            <w:pStyle w:val="Footer"/>
            <w:spacing w:before="120" w:after="120"/>
            <w:jc w:val="right"/>
            <w:rPr>
              <w:color w:val="244061" w:themeColor="accent1" w:themeShade="80"/>
            </w:rPr>
          </w:pPr>
          <w:r w:rsidRPr="006419CA">
            <w:rPr>
              <w:color w:val="244061" w:themeColor="accent1" w:themeShade="80"/>
            </w:rPr>
            <w:t xml:space="preserve">Page 1 of 2</w:t>
          </w:r>
          <w:r w:rsidRPr="006419CA">
            <w:rPr>
              <w:color w:val="244061" w:themeColor="accent1" w:themeShade="80"/>
            </w:rPr>
            <w:fldChar w:fldCharType="begin"/>
          </w:r>
          <w:r w:rsidRPr="006419CA">
            <w:rPr>
              <w:color w:val="244061" w:themeColor="accent1" w:themeShade="80"/>
            </w:rPr>
            <w:instrText xml:space="preserve"> PAGE </w:instrText>
          </w:r>
          <w:r w:rsidRPr="006419CA">
            <w:rPr>
              <w:color w:val="244061" w:themeColor="accent1" w:themeShade="80"/>
            </w:rPr>
            <w:fldChar w:fldCharType="separate"/>
          </w:r>
          <w:r w:rsidR="00EA260C">
            <w:rPr>
              <w:noProof/>
              <w:color w:val="244061" w:themeColor="accent1" w:themeShade="80"/>
            </w:rPr>
            <w:t/>
          </w:r>
          <w:r w:rsidRPr="006419CA">
            <w:rPr>
              <w:color w:val="244061" w:themeColor="accent1" w:themeShade="80"/>
            </w:rPr>
            <w:fldChar w:fldCharType="end"/>
          </w:r>
          <w:r w:rsidRPr="006419CA">
            <w:rPr>
              <w:color w:val="244061" w:themeColor="accent1" w:themeShade="80"/>
            </w:rPr>
            <w:t xml:space="preserve"/>
          </w:r>
          <w:r w:rsidRPr="006419CA">
            <w:rPr>
              <w:color w:val="244061" w:themeColor="accent1" w:themeShade="80"/>
            </w:rPr>
            <w:fldChar w:fldCharType="begin"/>
          </w:r>
          <w:r w:rsidRPr="006419CA">
            <w:rPr>
              <w:color w:val="244061" w:themeColor="accent1" w:themeShade="80"/>
            </w:rPr>
            <w:instrText xml:space="preserve"> NUMPAGES </w:instrText>
          </w:r>
          <w:r w:rsidRPr="006419CA">
            <w:rPr>
              <w:color w:val="244061" w:themeColor="accent1" w:themeShade="80"/>
            </w:rPr>
            <w:fldChar w:fldCharType="separate"/>
          </w:r>
          <w:r w:rsidR="00EA260C">
            <w:rPr>
              <w:noProof/>
              <w:color w:val="244061" w:themeColor="accent1" w:themeShade="80"/>
            </w:rPr>
            <w:t/>
          </w:r>
          <w:r w:rsidRPr="006419CA">
            <w:rPr>
              <w:color w:val="244061" w:themeColor="accent1" w:themeShade="80"/>
            </w:rPr>
            <w:fldChar w:fldCharType="end"/>
          </w:r>
        </w:p>
      </w:tc>
    </w:tr>
    <w:tr w:rsidR="00023B5E" w:rsidRPr="006419CA" w:rsidTr="003A5D51">
      <w:trPr>
        <w:jc w:val="center"/>
      </w:trPr>
      <w:sdt>
        <w:sdtPr>
          <w:rPr>
            <w:color w:val="244061" w:themeColor="accent1" w:themeShade="80"/>
          </w:rPr>
          <w:alias w:val="Company"/>
          <w:tag w:val=""/>
          <w:id w:val="1678542029"/>
          <w:placeholder>
            <w:docPart w:val="54395F47FD664D06B7146D54469F79EE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tc>
            <w:tcPr>
              <w:tcW w:w="2739" w:type="dxa"/>
              <w:vAlign w:val="center"/>
            </w:tcPr>
            <w:p w:rsidR="00023B5E" w:rsidRPr="006419CA" w:rsidRDefault="00023B5E" w:rsidP="00023B5E">
              <w:pPr>
                <w:pStyle w:val="Footer"/>
                <w:spacing w:before="120" w:after="120"/>
                <w:rPr>
                  <w:color w:val="244061" w:themeColor="accent1" w:themeShade="80"/>
                </w:rPr>
              </w:pPr>
              <w:r>
                <w:rPr>
                  <w:color w:val="244061" w:themeColor="accent1" w:themeShade="80"/>
                </w:rPr>
                <w:t xml:space="preserve">Project Together</w:t>
              </w:r>
            </w:p>
          </w:tc>
        </w:sdtContent>
      </w:sdt>
      <w:tc>
        <w:tcPr>
          <w:tcW w:w="5302" w:type="dxa"/>
          <w:vAlign w:val="center"/>
        </w:tcPr>
        <w:p w:rsidR="00023B5E" w:rsidRPr="006419CA" w:rsidRDefault="003D0E07" w:rsidP="00023B5E">
          <w:pPr>
            <w:pStyle w:val="Footer"/>
            <w:spacing w:before="120" w:after="120"/>
            <w:jc w:val="right"/>
            <w:rPr>
              <w:color w:val="244061" w:themeColor="accent1" w:themeShade="80"/>
            </w:rPr>
          </w:pPr>
          <w:hyperlink r:id="rId1" w:history="1">
            <w:r w:rsidR="00023B5E">
              <w:rPr>
                <w:rStyle w:val="Hyperlink"/>
              </w:rPr>
              <w:t xml:space="preserve">https://projectmanagement.com.br</w:t>
            </w:r>
          </w:hyperlink>
        </w:p>
      </w:tc>
    </w:tr>
  </w:tbl>
  <w:p w:rsidR="006419CA" w:rsidRPr="006419CA" w:rsidRDefault="006419CA" w:rsidP="006419C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260C" w:rsidRDefault="00EA26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0E07" w:rsidRDefault="003D0E07" w:rsidP="005E1593">
      <w:r>
        <w:separator/>
      </w:r>
    </w:p>
  </w:footnote>
  <w:footnote w:type="continuationSeparator" w:id="0">
    <w:p w:rsidR="003D0E07" w:rsidRDefault="003D0E07" w:rsidP="005E15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260C" w:rsidRDefault="00EA260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pic="http://schemas.openxmlformats.org/drawingml/2006/picture" mc:Ignorable="w14 w15 wp14">
  <w:tbl>
    <w:tblPr>
      <w:tblStyle w:val="TableGrid"/>
      <w:tblW w:w="8217" w:type="dxa"/>
      <w:jc w:val="center"/>
      <w:tblLayout w:type="fixed"/>
      <w:tblLook w:val="01E0" w:firstRow="1" w:lastRow="1" w:firstColumn="1" w:lastColumn="1" w:noHBand="0" w:noVBand="0"/>
    </w:tblPr>
    <w:tblGrid>
      <w:gridCol w:w="6492"/>
      <w:gridCol w:w="1725"/>
    </w:tblGrid>
    <w:tr w:rsidR="00023B5E" w:rsidRPr="00AD691F" w:rsidTr="00EA260C">
      <w:trPr>
        <w:trHeight w:val="567"/>
        <w:jc w:val="center"/>
      </w:trPr>
      <w:tc>
        <w:tcPr>
          <w:tcW w:w="6492" w:type="dxa"/>
          <w:vAlign w:val="center"/>
        </w:tcPr>
        <w:p w:rsidR="00023B5E" w:rsidRPr="00FB436E" w:rsidRDefault="00023B5E" w:rsidP="005E1593">
          <w:pPr>
            <w:pStyle w:val="Header"/>
            <w:rPr>
              <w:sz w:val="22"/>
            </w:rPr>
          </w:pPr>
          <w:r w:rsidRPr="00FB436E">
            <w:fldChar w:fldCharType="begin"/>
          </w:r>
          <w:r w:rsidRPr="00FB436E">
            <w:rPr>
              <w:sz w:val="22"/>
            </w:rPr>
            <w:instrText xml:space="preserve"> TITLE   \* MERGEFORMAT </w:instrText>
          </w:r>
          <w:r w:rsidRPr="00FB436E">
            <w:fldChar w:fldCharType="separate"/>
          </w:r>
          <w:r w:rsidRPr="00FB436E">
            <w:rPr>
              <w:sz w:val="22"/>
            </w:rPr>
            <w:t xml:space="preserve">Lessons Learned</w:t>
          </w:r>
          <w:r w:rsidRPr="00FB436E">
            <w:fldChar w:fldCharType="end"/>
          </w:r>
        </w:p>
      </w:tc>
      <w:tc>
        <w:tcPr>
          <w:tcW w:w="1725" w:type="dxa"/>
          <w:vMerge w:val="restart"/>
          <w:vAlign w:val="center"/>
        </w:tcPr>
        <w:p w:rsidR="00023B5E" w:rsidRPr="00AD691F" w:rsidRDefault="00EA260C" w:rsidP="00FA5D4C">
          <w:pPr>
            <w:pStyle w:val="Comments"/>
          </w:pPr>
          <w:r w:rsidRPr="008C54BA">
            <w:rPr>
              <w:noProof/>
            </w:rPr>
            <w:drawing>
              <wp:inline distT="0" distB="0" distL="0" distR="0" wp14:anchorId="33017C47" wp14:editId="5B0970E8">
                <wp:extent cx="1000162" cy="468000"/>
                <wp:effectExtent l="0" t="0" r="9525" b="8255"/>
                <wp:docPr id="3" name="Picture 3" descr="C:\Users\eduar\Google Drive\PMO do Edu\Portfolio de Projetos\Marketing Digital\Vilmar\logopmo-medio.png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Picture 1" descr="C:\Users\eduar\Google Drive\PMO do Edu\Portfolio de Projetos\Marketing Digital\Vilmar\logopmo-medi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0162" cy="46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bookmarkStart w:id="3" w:name="_GoBack"/>
          <w:bookmarkEnd w:id="3"/>
        </w:p>
      </w:tc>
    </w:tr>
    <w:tr w:rsidR="00023B5E" w:rsidRPr="00A10908" w:rsidTr="00EA260C">
      <w:trPr>
        <w:trHeight w:val="567"/>
        <w:jc w:val="center"/>
      </w:trPr>
      <w:tc>
        <w:tcPr>
          <w:tcW w:w="6492" w:type="dxa"/>
          <w:vAlign w:val="center"/>
        </w:tcPr>
        <w:p w:rsidR="00023B5E" w:rsidRPr="00FB436E" w:rsidRDefault="00E771A3" w:rsidP="006756B3">
          <w:pPr>
            <w:pStyle w:val="Header"/>
            <w:rPr>
              <w:sz w:val="22"/>
            </w:rPr>
          </w:pPr>
          <w:r w:rsidRPr="00FB436E">
            <w:fldChar w:fldCharType="begin"/>
          </w:r>
          <w:r w:rsidRPr="00FB436E">
            <w:rPr>
              <w:sz w:val="22"/>
            </w:rPr>
            <w:instrText xml:space="preserve"> SUBJECT   \* MERGEFORMAT </w:instrText>
          </w:r>
          <w:r w:rsidRPr="00FB436E">
            <w:fldChar w:fldCharType="separate"/>
          </w:r>
          <w:r w:rsidR="00023B5E" w:rsidRPr="00FB436E">
            <w:rPr>
              <w:sz w:val="22"/>
            </w:rPr>
            <w:t xml:space="preserve">Project Name</w:t>
          </w:r>
          <w:r w:rsidRPr="00FB436E">
            <w:fldChar w:fldCharType="end"/>
          </w:r>
        </w:p>
      </w:tc>
      <w:tc>
        <w:tcPr>
          <w:tcW w:w="1725" w:type="dxa"/>
          <w:vMerge/>
          <w:vAlign w:val="center"/>
        </w:tcPr>
        <w:p w:rsidR="00023B5E" w:rsidRPr="00A10908" w:rsidRDefault="00023B5E" w:rsidP="006756B3">
          <w:pPr>
            <w:pStyle w:val="Header"/>
            <w:rPr>
              <w:b/>
            </w:rPr>
          </w:pPr>
        </w:p>
      </w:tc>
    </w:tr>
  </w:tbl>
  <w:p w:rsidR="005E1593" w:rsidRDefault="005E159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260C" w:rsidRDefault="00EA260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89043F"/>
    <w:multiLevelType w:val="hybridMultilevel"/>
    <w:tmpl w:val="2AB243D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503A04"/>
    <w:multiLevelType w:val="multilevel"/>
    <w:tmpl w:val="0416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70540F4B"/>
    <w:multiLevelType w:val="hybridMultilevel"/>
    <w:tmpl w:val="CA14F3B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2EF"/>
    <w:rsid w:val="00023B5E"/>
    <w:rsid w:val="000E2853"/>
    <w:rsid w:val="0010788E"/>
    <w:rsid w:val="0015138F"/>
    <w:rsid w:val="001D497F"/>
    <w:rsid w:val="001F3D30"/>
    <w:rsid w:val="001F6C89"/>
    <w:rsid w:val="00211FEE"/>
    <w:rsid w:val="00222FD7"/>
    <w:rsid w:val="002553BD"/>
    <w:rsid w:val="00260A11"/>
    <w:rsid w:val="00274187"/>
    <w:rsid w:val="00296B71"/>
    <w:rsid w:val="002A762F"/>
    <w:rsid w:val="00331443"/>
    <w:rsid w:val="00341B09"/>
    <w:rsid w:val="0034544C"/>
    <w:rsid w:val="003511E8"/>
    <w:rsid w:val="003870A1"/>
    <w:rsid w:val="003A5D51"/>
    <w:rsid w:val="003D0E07"/>
    <w:rsid w:val="003D377B"/>
    <w:rsid w:val="0042609D"/>
    <w:rsid w:val="004B2855"/>
    <w:rsid w:val="004B60F1"/>
    <w:rsid w:val="004F355D"/>
    <w:rsid w:val="0055540E"/>
    <w:rsid w:val="005A49D1"/>
    <w:rsid w:val="005E1593"/>
    <w:rsid w:val="005F487B"/>
    <w:rsid w:val="006419CA"/>
    <w:rsid w:val="006506DF"/>
    <w:rsid w:val="00663704"/>
    <w:rsid w:val="0067460C"/>
    <w:rsid w:val="006756B3"/>
    <w:rsid w:val="006A233C"/>
    <w:rsid w:val="00743E89"/>
    <w:rsid w:val="007A054B"/>
    <w:rsid w:val="007B45FB"/>
    <w:rsid w:val="00837655"/>
    <w:rsid w:val="00842903"/>
    <w:rsid w:val="00871E89"/>
    <w:rsid w:val="008843C9"/>
    <w:rsid w:val="008A54A8"/>
    <w:rsid w:val="008F3C5E"/>
    <w:rsid w:val="00943883"/>
    <w:rsid w:val="00A75974"/>
    <w:rsid w:val="00AC289A"/>
    <w:rsid w:val="00AE1992"/>
    <w:rsid w:val="00B72DC5"/>
    <w:rsid w:val="00C52528"/>
    <w:rsid w:val="00C5348F"/>
    <w:rsid w:val="00C65BC4"/>
    <w:rsid w:val="00C87016"/>
    <w:rsid w:val="00C94A8D"/>
    <w:rsid w:val="00CC08BC"/>
    <w:rsid w:val="00CE2B3B"/>
    <w:rsid w:val="00CF34CB"/>
    <w:rsid w:val="00D37957"/>
    <w:rsid w:val="00DB7AB7"/>
    <w:rsid w:val="00DE5950"/>
    <w:rsid w:val="00E1682D"/>
    <w:rsid w:val="00E34C15"/>
    <w:rsid w:val="00E37189"/>
    <w:rsid w:val="00E422EF"/>
    <w:rsid w:val="00E771A3"/>
    <w:rsid w:val="00EA260C"/>
    <w:rsid w:val="00F04F15"/>
    <w:rsid w:val="00F403A4"/>
    <w:rsid w:val="00F661E6"/>
    <w:rsid w:val="00F95BED"/>
    <w:rsid w:val="00FA5D4C"/>
    <w:rsid w:val="00FB436E"/>
    <w:rsid w:val="00FB5A09"/>
    <w:rsid w:val="00FF6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C3ED47B-0939-4B63-BD54-51D92B13F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436E"/>
    <w:pPr>
      <w:spacing w:after="0" w:line="240" w:lineRule="auto"/>
    </w:pPr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qFormat/>
    <w:rsid w:val="008843C9"/>
    <w:pPr>
      <w:keepNext/>
      <w:keepLines/>
      <w:numPr>
        <w:numId w:val="2"/>
      </w:numPr>
      <w:spacing w:before="12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870A1"/>
    <w:pPr>
      <w:keepNext/>
      <w:keepLines/>
      <w:numPr>
        <w:ilvl w:val="1"/>
        <w:numId w:val="2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B60F1"/>
    <w:pPr>
      <w:keepNext/>
      <w:keepLines/>
      <w:numPr>
        <w:ilvl w:val="2"/>
        <w:numId w:val="2"/>
      </w:numPr>
      <w:spacing w:before="120"/>
      <w:outlineLvl w:val="2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54A8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A54A8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A54A8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A54A8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A54A8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A54A8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5E1593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1593"/>
  </w:style>
  <w:style w:type="paragraph" w:styleId="Footer">
    <w:name w:val="footer"/>
    <w:basedOn w:val="Normal"/>
    <w:link w:val="FooterChar"/>
    <w:unhideWhenUsed/>
    <w:rsid w:val="005E1593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1593"/>
  </w:style>
  <w:style w:type="paragraph" w:customStyle="1" w:styleId="Descrio">
    <w:name w:val="Descrição"/>
    <w:basedOn w:val="Header"/>
    <w:rsid w:val="005E1593"/>
    <w:pPr>
      <w:tabs>
        <w:tab w:val="clear" w:pos="4252"/>
        <w:tab w:val="clear" w:pos="8504"/>
        <w:tab w:val="center" w:pos="4320"/>
        <w:tab w:val="right" w:pos="8640"/>
      </w:tabs>
    </w:pPr>
    <w:rPr>
      <w:rFonts w:eastAsia="Times" w:cs="Times New Roman"/>
      <w:sz w:val="16"/>
      <w:szCs w:val="20"/>
      <w:lang w:val="en-US" w:eastAsia="pt-BR"/>
    </w:rPr>
  </w:style>
  <w:style w:type="table" w:styleId="TableGrid">
    <w:name w:val="Table Grid"/>
    <w:basedOn w:val="TableNormal"/>
    <w:rsid w:val="005E1593"/>
    <w:pPr>
      <w:spacing w:after="240" w:line="240" w:lineRule="auto"/>
      <w:jc w:val="both"/>
    </w:pPr>
    <w:rPr>
      <w:rFonts w:ascii="Times" w:eastAsia="Times" w:hAnsi="Times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E15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159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8843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abela">
    <w:name w:val="Tabela"/>
    <w:basedOn w:val="Normal"/>
    <w:rsid w:val="008843C9"/>
    <w:rPr>
      <w:rFonts w:eastAsia="Times" w:cs="Times New Roman"/>
      <w:szCs w:val="16"/>
      <w:lang w:eastAsia="pt-BR"/>
    </w:rPr>
  </w:style>
  <w:style w:type="character" w:customStyle="1" w:styleId="Heading3Char">
    <w:name w:val="Heading 3 Char"/>
    <w:basedOn w:val="DefaultParagraphFont"/>
    <w:link w:val="Heading3"/>
    <w:uiPriority w:val="9"/>
    <w:rsid w:val="004B60F1"/>
    <w:rPr>
      <w:rFonts w:asciiTheme="majorHAnsi" w:eastAsiaTheme="majorEastAsia" w:hAnsiTheme="majorHAnsi" w:cstheme="majorBidi"/>
      <w:b/>
      <w:bCs/>
      <w:color w:val="365F91" w:themeColor="accent1" w:themeShade="BF"/>
      <w:sz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870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PlaceholderText">
    <w:name w:val="Placeholder Text"/>
    <w:basedOn w:val="DefaultParagraphFont"/>
    <w:uiPriority w:val="99"/>
    <w:semiHidden/>
    <w:rsid w:val="00023B5E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023B5E"/>
    <w:rPr>
      <w:color w:val="0000FF"/>
      <w:u w:val="single"/>
    </w:rPr>
  </w:style>
  <w:style w:type="paragraph" w:customStyle="1" w:styleId="Comments">
    <w:name w:val="Comments"/>
    <w:basedOn w:val="Descrio"/>
    <w:link w:val="CommentsChar"/>
    <w:qFormat/>
    <w:rsid w:val="00FA5D4C"/>
    <w:rPr>
      <w:rFonts w:asciiTheme="minorHAnsi" w:hAnsiTheme="minorHAnsi"/>
      <w:lang w:val="pt-BR"/>
    </w:rPr>
  </w:style>
  <w:style w:type="character" w:customStyle="1" w:styleId="CommentsChar">
    <w:name w:val="Comments Char"/>
    <w:basedOn w:val="DefaultParagraphFont"/>
    <w:link w:val="Comments"/>
    <w:rsid w:val="00FA5D4C"/>
    <w:rPr>
      <w:rFonts w:eastAsia="Times" w:cs="Times New Roman"/>
      <w:sz w:val="16"/>
      <w:szCs w:val="20"/>
      <w:lang w:eastAsia="pt-B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A54A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A54A8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A54A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A54A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A54A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A54A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Heading">
    <w:name w:val="TOC Heading"/>
    <w:basedOn w:val="Heading1"/>
    <w:next w:val="Normal"/>
    <w:uiPriority w:val="39"/>
    <w:unhideWhenUsed/>
    <w:qFormat/>
    <w:rsid w:val="008A54A8"/>
    <w:pPr>
      <w:numPr>
        <w:numId w:val="0"/>
      </w:numPr>
      <w:spacing w:before="240" w:line="259" w:lineRule="auto"/>
      <w:outlineLvl w:val="9"/>
    </w:pPr>
    <w:rPr>
      <w:b w:val="0"/>
      <w:bCs w:val="0"/>
      <w:sz w:val="32"/>
      <w:szCs w:val="32"/>
      <w:lang w:eastAsia="pt-BR"/>
    </w:rPr>
  </w:style>
  <w:style w:type="paragraph" w:styleId="TOC1">
    <w:name w:val="toc 1"/>
    <w:basedOn w:val="Normal"/>
    <w:next w:val="Normal"/>
    <w:autoRedefine/>
    <w:uiPriority w:val="39"/>
    <w:unhideWhenUsed/>
    <w:rsid w:val="008A54A8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8A54A8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7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critoriodeprojetos.com.br/licoes-aprendidas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scritoriodeprojetos.com.br/registro-das-questoes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escritoriodeprojetos.com.br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du\Documents\Escritorio%20de%20Projetos\Modelos\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4395F47FD664D06B7146D54469F79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3DE00F-0AD3-46EE-BEB5-7984FF62CB11}"/>
      </w:docPartPr>
      <w:docPartBody>
        <w:p w:rsidR="00446508" w:rsidRDefault="005730E8">
          <w:r w:rsidRPr="00BF1BF8">
            <w:rPr>
              <w:rStyle w:val="PlaceholderText"/>
            </w:rPr>
            <w:t>[Company]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0E8"/>
    <w:rsid w:val="00097367"/>
    <w:rsid w:val="00203200"/>
    <w:rsid w:val="002D7709"/>
    <w:rsid w:val="003F6F7A"/>
    <w:rsid w:val="00446508"/>
    <w:rsid w:val="005730E8"/>
    <w:rsid w:val="0060350E"/>
    <w:rsid w:val="00661228"/>
    <w:rsid w:val="00745BF5"/>
    <w:rsid w:val="007B0C1E"/>
    <w:rsid w:val="00895D32"/>
    <w:rsid w:val="009518BC"/>
    <w:rsid w:val="009D0D79"/>
    <w:rsid w:val="00A879A8"/>
    <w:rsid w:val="00FC3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30E8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730E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571C2C-E077-48EF-A085-8E0B3BAA8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Template.dotx</Template>
  <TotalTime>28</TotalTime>
  <Pages>2</Pages>
  <Words>278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Lições Aprendidas</vt:lpstr>
    </vt:vector>
  </TitlesOfParts>
  <Company>PMO Escritório de Projetos</Company>
  <LinksUpToDate>false</LinksUpToDate>
  <CharactersWithSpaces>1781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Lições Aprendidas</dc:title>
  <dc:subject>Nome do Projeto</dc:subject>
  <dc:creator>eduardo@escritoriodeprojetos.com.br</dc:creator>
  <cp:keywords>Template Gerenciamento de Projetos</cp:keywords>
  <dc:description/>
  <cp:lastModifiedBy>Eduardo Montes</cp:lastModifiedBy>
  <cp:revision>4</cp:revision>
  <dcterms:created xsi:type="dcterms:W3CDTF">2014-12-16T00:05:00Z</dcterms:created>
  <dcterms:modified xsi:type="dcterms:W3CDTF">2021-07-02T18:45:00Z</dcterms:modified>
</cp:coreProperties>
</file>